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09712" w14:textId="77777777" w:rsidR="00BD2A17" w:rsidRDefault="00BD2A17" w:rsidP="00BD2A17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John NEWEMAN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fl.1477-8)</w:t>
      </w:r>
    </w:p>
    <w:p w14:paraId="37206F2C" w14:textId="77777777" w:rsidR="00BD2A17" w:rsidRDefault="00BD2A17" w:rsidP="00BD2A1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Leicester. Glover.</w:t>
      </w:r>
    </w:p>
    <w:p w14:paraId="7255B875" w14:textId="77777777" w:rsidR="00BD2A17" w:rsidRDefault="00BD2A17" w:rsidP="00BD2A17">
      <w:pPr>
        <w:pStyle w:val="NoSpacing"/>
        <w:rPr>
          <w:rFonts w:eastAsia="Times New Roman" w:cs="Times New Roman"/>
          <w:szCs w:val="24"/>
        </w:rPr>
      </w:pPr>
    </w:p>
    <w:p w14:paraId="5D9259A9" w14:textId="77777777" w:rsidR="00BD2A17" w:rsidRDefault="00BD2A17" w:rsidP="00BD2A17">
      <w:pPr>
        <w:pStyle w:val="NoSpacing"/>
        <w:rPr>
          <w:rFonts w:eastAsia="Times New Roman" w:cs="Times New Roman"/>
          <w:szCs w:val="24"/>
        </w:rPr>
      </w:pPr>
    </w:p>
    <w:p w14:paraId="52869DA8" w14:textId="77777777" w:rsidR="00BD2A17" w:rsidRDefault="00BD2A17" w:rsidP="00BD2A1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1477-8</w:t>
      </w:r>
      <w:r>
        <w:rPr>
          <w:rFonts w:eastAsia="Times New Roman" w:cs="Times New Roman"/>
          <w:szCs w:val="24"/>
        </w:rPr>
        <w:tab/>
        <w:t>He entered the Merchant Gild.</w:t>
      </w:r>
    </w:p>
    <w:p w14:paraId="115B1A23" w14:textId="77777777" w:rsidR="00BD2A17" w:rsidRDefault="00BD2A17" w:rsidP="00BD2A1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(“Records of the Borough of Leicester” edited by Mary Bateson, published by</w:t>
      </w:r>
    </w:p>
    <w:p w14:paraId="6F067DF7" w14:textId="77777777" w:rsidR="00BD2A17" w:rsidRDefault="00BD2A17" w:rsidP="00BD2A1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671B50FC" w14:textId="77777777" w:rsidR="00BD2A17" w:rsidRDefault="00BD2A17" w:rsidP="00BD2A17">
      <w:pPr>
        <w:pStyle w:val="NoSpacing"/>
        <w:rPr>
          <w:rFonts w:cs="Times New Roman"/>
          <w:szCs w:val="24"/>
        </w:rPr>
      </w:pPr>
    </w:p>
    <w:p w14:paraId="1DFEAEE3" w14:textId="77777777" w:rsidR="00BD2A17" w:rsidRDefault="00BD2A17" w:rsidP="00BD2A17">
      <w:pPr>
        <w:pStyle w:val="NoSpacing"/>
        <w:rPr>
          <w:rFonts w:cs="Times New Roman"/>
          <w:szCs w:val="24"/>
        </w:rPr>
      </w:pPr>
    </w:p>
    <w:p w14:paraId="4E87FE0D" w14:textId="77777777" w:rsidR="00BD2A17" w:rsidRDefault="00BD2A17" w:rsidP="00BD2A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308779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9477E" w14:textId="77777777" w:rsidR="00BD2A17" w:rsidRDefault="00BD2A17" w:rsidP="009139A6">
      <w:r>
        <w:separator/>
      </w:r>
    </w:p>
  </w:endnote>
  <w:endnote w:type="continuationSeparator" w:id="0">
    <w:p w14:paraId="212241AF" w14:textId="77777777" w:rsidR="00BD2A17" w:rsidRDefault="00BD2A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766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E6E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425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39862" w14:textId="77777777" w:rsidR="00BD2A17" w:rsidRDefault="00BD2A17" w:rsidP="009139A6">
      <w:r>
        <w:separator/>
      </w:r>
    </w:p>
  </w:footnote>
  <w:footnote w:type="continuationSeparator" w:id="0">
    <w:p w14:paraId="1F1488A9" w14:textId="77777777" w:rsidR="00BD2A17" w:rsidRDefault="00BD2A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AA8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AB3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E6C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17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BD2A17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4882"/>
  <w15:chartTrackingRefBased/>
  <w15:docId w15:val="{3F15AA59-8817-43CD-9280-052D376CA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2024-06-13T19:39:00Z</dcterms:created>
  <dcterms:modified xsi:type="dcterms:W3CDTF">2024-06-13T19:39:00Z</dcterms:modified>
</cp:coreProperties>
</file>